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009FD9" w14:textId="2D53BB40" w:rsidR="00404549" w:rsidRDefault="00031A31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BA721F" wp14:editId="2EC53DD6">
                <wp:simplePos x="0" y="0"/>
                <wp:positionH relativeFrom="column">
                  <wp:posOffset>-1965960</wp:posOffset>
                </wp:positionH>
                <wp:positionV relativeFrom="paragraph">
                  <wp:posOffset>-156845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215125" y="234380"/>
                              <a:ext cx="2993514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03BADD3" w14:textId="77777777" w:rsidR="00031A31" w:rsidRPr="00031A31" w:rsidRDefault="00031A31" w:rsidP="00031A3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 w:rsidRPr="00031A31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استمارة التقييم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BA721F" id="Group 975" o:spid="_x0000_s1026" style="position:absolute;left:0;text-align:left;margin-left:-154.8pt;margin-top:-12.35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2151;top:2343;width:29935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203BADD3" w14:textId="77777777" w:rsidR="00031A31" w:rsidRPr="00031A31" w:rsidRDefault="00031A31" w:rsidP="00031A3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 w:rsidRPr="00031A31">
                            <w:rPr>
                              <w:rFonts w:ascii="Adobe Arabic" w:hAnsi="Adobe Arabic" w:cs="Adobe Arabic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استمارة التقييم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group id="Group 22" o:spid="_x0000_s1043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4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5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6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7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8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49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0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1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2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28014A22" w14:textId="77777777" w:rsidR="00F53D08" w:rsidRPr="00F53D08" w:rsidRDefault="00F53D08" w:rsidP="00F53D08">
      <w:pPr>
        <w:rPr>
          <w:rtl/>
        </w:rPr>
      </w:pPr>
    </w:p>
    <w:p w14:paraId="5485CF65" w14:textId="4CE0BE83" w:rsidR="00F53D08" w:rsidRPr="00F53D08" w:rsidRDefault="00F53D08" w:rsidP="00F53D08">
      <w:pPr>
        <w:rPr>
          <w:rtl/>
        </w:rPr>
      </w:pPr>
    </w:p>
    <w:p w14:paraId="2C7235C0" w14:textId="4D3667DF" w:rsidR="00F53D08" w:rsidRPr="00F53D08" w:rsidRDefault="00F53D08" w:rsidP="00F53D08">
      <w:pPr>
        <w:rPr>
          <w:rtl/>
        </w:rPr>
      </w:pPr>
    </w:p>
    <w:p w14:paraId="3484DB58" w14:textId="5B71E45F" w:rsidR="00F53D08" w:rsidRPr="00F53D08" w:rsidRDefault="00F53D08" w:rsidP="00F53D08">
      <w:pPr>
        <w:rPr>
          <w:lang w:bidi="ar-EG"/>
        </w:rPr>
      </w:pPr>
    </w:p>
    <w:p w14:paraId="67DF9B94" w14:textId="257B54BF" w:rsidR="00F53D08" w:rsidRPr="00F53D08" w:rsidRDefault="00F53D08" w:rsidP="00F53D08">
      <w:pPr>
        <w:rPr>
          <w:rtl/>
        </w:rPr>
      </w:pPr>
    </w:p>
    <w:p w14:paraId="08606A17" w14:textId="076EF570" w:rsidR="00F53D08" w:rsidRPr="00F53D08" w:rsidRDefault="009B53DA" w:rsidP="00F53D08">
      <w:pPr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5E281F4" wp14:editId="0FD11170">
                <wp:simplePos x="0" y="0"/>
                <wp:positionH relativeFrom="margin">
                  <wp:align>center</wp:align>
                </wp:positionH>
                <wp:positionV relativeFrom="paragraph">
                  <wp:posOffset>248564</wp:posOffset>
                </wp:positionV>
                <wp:extent cx="4816069" cy="1265529"/>
                <wp:effectExtent l="0" t="0" r="0" b="0"/>
                <wp:wrapNone/>
                <wp:docPr id="185485702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6069" cy="12655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3DA9E8" w14:textId="77777777" w:rsidR="009B53DA" w:rsidRDefault="009B53DA" w:rsidP="00817BE7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66"/>
                                <w:szCs w:val="66"/>
                                <w:rtl/>
                                <w:lang w:bidi="ar-SY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008080"/>
                                <w:sz w:val="66"/>
                                <w:szCs w:val="66"/>
                                <w:rtl/>
                                <w:lang w:bidi="ar-SY"/>
                              </w:rPr>
                              <w:t>مهارات الموظف المحترف</w:t>
                            </w:r>
                          </w:p>
                          <w:p w14:paraId="57E4376B" w14:textId="3D4F38E8" w:rsidR="00CD601B" w:rsidRPr="00A62E63" w:rsidRDefault="009B53DA" w:rsidP="009B53DA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66"/>
                                <w:szCs w:val="66"/>
                                <w:rtl/>
                                <w:lang w:bidi="ar-EG"/>
                              </w:rPr>
                            </w:pPr>
                            <w:r w:rsidRPr="009B53DA"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8080"/>
                                <w:sz w:val="66"/>
                                <w:szCs w:val="66"/>
                                <w:lang w:bidi="ar-EG"/>
                              </w:rPr>
                              <w:t>Professional Employee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281F4" id="Text Box 1" o:spid="_x0000_s1053" type="#_x0000_t202" style="position:absolute;left:0;text-align:left;margin-left:0;margin-top:19.55pt;width:379.2pt;height:99.65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" filled="f" stroked="f" strokeweight=".5pt">
                <v:textbox>
                  <w:txbxContent>
                    <w:p w14:paraId="703DA9E8" w14:textId="77777777" w:rsidR="009B53DA" w:rsidRDefault="009B53DA" w:rsidP="00817BE7">
                      <w:pPr>
                        <w:spacing w:line="240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66"/>
                          <w:szCs w:val="66"/>
                          <w:rtl/>
                          <w:lang w:bidi="ar-SY"/>
                        </w:rPr>
                      </w:pPr>
                      <w:r>
                        <w:rPr>
                          <w:rFonts w:ascii="Sakkal Majalla" w:hAnsi="Sakkal Majalla" w:cs="Sakkal Majalla" w:hint="cs"/>
                          <w:b/>
                          <w:bCs/>
                          <w:color w:val="008080"/>
                          <w:sz w:val="66"/>
                          <w:szCs w:val="66"/>
                          <w:rtl/>
                          <w:lang w:bidi="ar-SY"/>
                        </w:rPr>
                        <w:t>مهارات الموظف المحترف</w:t>
                      </w:r>
                    </w:p>
                    <w:p w14:paraId="57E4376B" w14:textId="3D4F38E8" w:rsidR="00CD601B" w:rsidRPr="00A62E63" w:rsidRDefault="009B53DA" w:rsidP="009B53DA">
                      <w:pPr>
                        <w:spacing w:line="240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66"/>
                          <w:szCs w:val="66"/>
                          <w:rtl/>
                          <w:lang w:bidi="ar-EG"/>
                        </w:rPr>
                      </w:pPr>
                      <w:r w:rsidRPr="009B53DA">
                        <w:rPr>
                          <w:rFonts w:ascii="Sakkal Majalla" w:hAnsi="Sakkal Majalla" w:cs="Sakkal Majalla"/>
                          <w:b/>
                          <w:bCs/>
                          <w:color w:val="008080"/>
                          <w:sz w:val="66"/>
                          <w:szCs w:val="66"/>
                          <w:lang w:bidi="ar-EG"/>
                        </w:rPr>
                        <w:t>Professional Employee Skills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5D2A85A" w14:textId="4E854D5A" w:rsidR="00F53D08" w:rsidRPr="00F53D08" w:rsidRDefault="00F53D08" w:rsidP="00F53D08">
      <w:pPr>
        <w:rPr>
          <w:rtl/>
        </w:rPr>
      </w:pPr>
    </w:p>
    <w:p w14:paraId="43AB78DE" w14:textId="457AD708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1379B780" w14:textId="347821B8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2936093" w14:textId="5BCB0DF0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A4D9BB5" w14:textId="675C759B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1D6E01D" w14:textId="6CE9170E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17F263F7" w14:textId="2068AE2F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C950353" w14:textId="10DA6E88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4B765C7F" w14:textId="0E34698D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8C7AD50" w14:textId="1E5CCD2E" w:rsidR="00862883" w:rsidRDefault="00862883" w:rsidP="008E7A9C">
      <w:pPr>
        <w:tabs>
          <w:tab w:val="left" w:pos="3171"/>
        </w:tabs>
        <w:rPr>
          <w:noProof/>
          <w:rtl/>
        </w:rPr>
      </w:pPr>
    </w:p>
    <w:p w14:paraId="04B77F0D" w14:textId="010C0054" w:rsidR="00243142" w:rsidRDefault="00DE5519" w:rsidP="008E7A9C">
      <w:pPr>
        <w:tabs>
          <w:tab w:val="left" w:pos="3171"/>
        </w:tabs>
        <w:rPr>
          <w:noProof/>
          <w:rtl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12763FC0" wp14:editId="6FF9A1DF">
            <wp:simplePos x="0" y="0"/>
            <wp:positionH relativeFrom="page">
              <wp:align>right</wp:align>
            </wp:positionH>
            <wp:positionV relativeFrom="paragraph">
              <wp:posOffset>394970</wp:posOffset>
            </wp:positionV>
            <wp:extent cx="7543800" cy="3867150"/>
            <wp:effectExtent l="0" t="0" r="0" b="0"/>
            <wp:wrapNone/>
            <wp:docPr id="150316447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3867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CD41A5" w14:textId="79EFFBA4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2D9A10E4" w14:textId="70CCEF7A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CB14E4E" w14:textId="6274C290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A11256" w14:textId="4367C6E1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1063534" w14:textId="64AF6C0B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95E3509" w14:textId="7777777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25674A1" w14:textId="7777777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BE7072" w14:textId="7777777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8481E1" w14:textId="77777777" w:rsidR="00243142" w:rsidRDefault="00243142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719C7BB" w14:textId="7EF1B0C2" w:rsidR="00862883" w:rsidRPr="00605EF0" w:rsidRDefault="00F14007" w:rsidP="00862883">
      <w:pPr>
        <w:shd w:val="clear" w:color="auto" w:fill="F2F2F2" w:themeFill="background1" w:themeFillShade="F2"/>
        <w:tabs>
          <w:tab w:val="right" w:pos="4076"/>
        </w:tabs>
        <w:spacing w:before="240" w:line="480" w:lineRule="auto"/>
        <w:jc w:val="center"/>
        <w:rPr>
          <w:rStyle w:val="Hyperlink"/>
          <w:rFonts w:ascii="Adobe Arabic" w:hAnsi="Adobe Arabic" w:cs="Adobe Arabic"/>
          <w:b/>
          <w:bCs/>
          <w:sz w:val="44"/>
          <w:szCs w:val="44"/>
        </w:rPr>
      </w:pPr>
      <w:hyperlink r:id="rId9" w:history="1">
        <w:r w:rsidR="00862883" w:rsidRPr="00F14007">
          <w:rPr>
            <w:rStyle w:val="Hyperlink"/>
            <w:rFonts w:ascii="Adobe Arabic" w:hAnsi="Adobe Arabic" w:cs="Adobe Arabic"/>
            <w:b/>
            <w:bCs/>
            <w:sz w:val="44"/>
            <w:szCs w:val="44"/>
            <w:rtl/>
          </w:rPr>
          <w:t>نموذج تقييم الدورة</w:t>
        </w:r>
      </w:hyperlink>
    </w:p>
    <w:p w14:paraId="33104958" w14:textId="77777777" w:rsidR="00862883" w:rsidRPr="00605EF0" w:rsidRDefault="00862883" w:rsidP="0086288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اسم 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المدرب</w:t>
      </w: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: ............................</w:t>
      </w:r>
    </w:p>
    <w:p w14:paraId="12DA8AEA" w14:textId="77777777" w:rsidR="00862883" w:rsidRPr="00605EF0" w:rsidRDefault="00862883" w:rsidP="0086288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اسم الدورة: ............................</w:t>
      </w:r>
    </w:p>
    <w:p w14:paraId="650FF398" w14:textId="77777777" w:rsidR="00862883" w:rsidRPr="00605EF0" w:rsidRDefault="00862883" w:rsidP="0086288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اسم 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المشارك في</w:t>
      </w: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التقييم (اختياري): ............................</w:t>
      </w:r>
    </w:p>
    <w:p w14:paraId="3000FE17" w14:textId="77777777" w:rsidR="00862883" w:rsidRPr="00605EF0" w:rsidRDefault="00862883" w:rsidP="0086288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أرجو وضع درجة كالتالي أمام كل بند: ............................</w:t>
      </w:r>
    </w:p>
    <w:p w14:paraId="3120731A" w14:textId="77777777" w:rsidR="00862883" w:rsidRPr="00C73104" w:rsidRDefault="00862883" w:rsidP="00862883">
      <w:pPr>
        <w:pStyle w:val="a5"/>
        <w:numPr>
          <w:ilvl w:val="0"/>
          <w:numId w:val="32"/>
        </w:num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ضعيف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2-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مقبول  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3-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جيد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4 -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جيد جدا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5-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70C0"/>
          <w:left w:val="thinThickSmallGap" w:sz="24" w:space="0" w:color="0070C0"/>
          <w:bottom w:val="thinThickSmallGap" w:sz="24" w:space="0" w:color="0070C0"/>
          <w:right w:val="thinThickSmallGap" w:sz="24" w:space="0" w:color="0070C0"/>
          <w:insideH w:val="single" w:sz="4" w:space="0" w:color="0070C0"/>
          <w:insideV w:val="single" w:sz="4" w:space="0" w:color="0070C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862883" w:rsidRPr="00605EF0" w14:paraId="76158F1E" w14:textId="77777777">
        <w:tc>
          <w:tcPr>
            <w:tcW w:w="714" w:type="pct"/>
            <w:vAlign w:val="center"/>
          </w:tcPr>
          <w:p w14:paraId="44EC6F82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البند</w:t>
            </w:r>
          </w:p>
        </w:tc>
        <w:tc>
          <w:tcPr>
            <w:tcW w:w="2768" w:type="pct"/>
          </w:tcPr>
          <w:p w14:paraId="3D7E9782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النقاط</w:t>
            </w:r>
          </w:p>
        </w:tc>
        <w:tc>
          <w:tcPr>
            <w:tcW w:w="714" w:type="pct"/>
          </w:tcPr>
          <w:p w14:paraId="3C87226E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الدرجة</w:t>
            </w:r>
          </w:p>
        </w:tc>
        <w:tc>
          <w:tcPr>
            <w:tcW w:w="804" w:type="pct"/>
          </w:tcPr>
          <w:p w14:paraId="2740A563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ملاحظات</w:t>
            </w:r>
          </w:p>
        </w:tc>
      </w:tr>
      <w:tr w:rsidR="00862883" w:rsidRPr="00605EF0" w14:paraId="05476CF5" w14:textId="77777777">
        <w:tc>
          <w:tcPr>
            <w:tcW w:w="714" w:type="pct"/>
            <w:vAlign w:val="center"/>
          </w:tcPr>
          <w:p w14:paraId="34206F08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أولا:</w:t>
            </w:r>
          </w:p>
          <w:p w14:paraId="5B504691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14:paraId="31B01F83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درجة التمكن من المادة والثقة بالنفس</w:t>
            </w:r>
          </w:p>
          <w:p w14:paraId="4CB5C193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مدى الترتيب وتناسق الخطبة</w:t>
            </w:r>
          </w:p>
          <w:p w14:paraId="73D00E33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وضوح الهدف وحسن اختيار الموضوع</w:t>
            </w:r>
          </w:p>
          <w:p w14:paraId="0FBDA6A7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14:paraId="79AF0C56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4B793DDF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862883" w:rsidRPr="00605EF0" w14:paraId="1A7EC9EB" w14:textId="77777777">
        <w:tc>
          <w:tcPr>
            <w:tcW w:w="714" w:type="pct"/>
            <w:vAlign w:val="center"/>
          </w:tcPr>
          <w:p w14:paraId="202B976C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ثانيا:</w:t>
            </w:r>
          </w:p>
          <w:p w14:paraId="435CC85A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14:paraId="597EEE6C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الاستفادة من الإمكانات المتوفرة في المكان</w:t>
            </w:r>
          </w:p>
          <w:p w14:paraId="758D9B3E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الإيضاح كثيرة</w:t>
            </w:r>
          </w:p>
          <w:p w14:paraId="54899CF2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الإيضاح معدة جيدا</w:t>
            </w:r>
          </w:p>
          <w:p w14:paraId="3E56E0D5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الإيضاح متنوعة</w:t>
            </w:r>
          </w:p>
          <w:p w14:paraId="25FC1AF4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14:paraId="53A2D8BB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296172D3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862883" w:rsidRPr="00605EF0" w14:paraId="7EB4A072" w14:textId="77777777">
        <w:tc>
          <w:tcPr>
            <w:tcW w:w="714" w:type="pct"/>
            <w:vAlign w:val="center"/>
          </w:tcPr>
          <w:p w14:paraId="0D14F7DE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ثالثا:</w:t>
            </w:r>
          </w:p>
          <w:p w14:paraId="7875BBAA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14:paraId="57AD558D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المقدمة قوية وواضحة وتشد الجمهور</w:t>
            </w:r>
          </w:p>
          <w:p w14:paraId="2FB7F889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وضوح النقاط الرئيسية والفرعية</w:t>
            </w:r>
          </w:p>
          <w:p w14:paraId="3FC67257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استعمال الاستشهادات بكثرة</w:t>
            </w:r>
          </w:p>
          <w:p w14:paraId="3B1D53E4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المعلومات جديدة ومفيدة ومقنعة</w:t>
            </w:r>
          </w:p>
          <w:p w14:paraId="6F2814F6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14:paraId="6FB917FA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2AD9C057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727C2342" w14:textId="77777777" w:rsidR="00862883" w:rsidRDefault="00862883" w:rsidP="00862883">
      <w:r>
        <w:br w:type="page"/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70C0"/>
          <w:left w:val="thinThickSmallGap" w:sz="24" w:space="0" w:color="0070C0"/>
          <w:bottom w:val="thinThickSmallGap" w:sz="24" w:space="0" w:color="0070C0"/>
          <w:right w:val="thinThickSmallGap" w:sz="24" w:space="0" w:color="0070C0"/>
          <w:insideH w:val="single" w:sz="4" w:space="0" w:color="0070C0"/>
          <w:insideV w:val="single" w:sz="4" w:space="0" w:color="0070C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862883" w:rsidRPr="00605EF0" w14:paraId="09B13B4F" w14:textId="77777777">
        <w:tc>
          <w:tcPr>
            <w:tcW w:w="714" w:type="pct"/>
            <w:vAlign w:val="center"/>
          </w:tcPr>
          <w:p w14:paraId="1F617FE8" w14:textId="77777777" w:rsidR="00862883" w:rsidRPr="00605EF0" w:rsidRDefault="00862883">
            <w:pPr>
              <w:keepNext/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lastRenderedPageBreak/>
              <w:t>رابعا:</w:t>
            </w:r>
          </w:p>
          <w:p w14:paraId="7A74B487" w14:textId="77777777" w:rsidR="00862883" w:rsidRPr="00605EF0" w:rsidRDefault="00862883">
            <w:pPr>
              <w:keepNext/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14:paraId="6A3EA9A8" w14:textId="77777777" w:rsidR="00862883" w:rsidRPr="00605EF0" w:rsidRDefault="00862883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المظهر العام لائق</w:t>
            </w:r>
          </w:p>
          <w:p w14:paraId="00FF93BC" w14:textId="77777777" w:rsidR="00862883" w:rsidRPr="00605EF0" w:rsidRDefault="00862883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الوقوف والمشي فعال</w:t>
            </w:r>
          </w:p>
          <w:p w14:paraId="67D356E1" w14:textId="77777777" w:rsidR="00862883" w:rsidRPr="00605EF0" w:rsidRDefault="00862883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حركات اليدين مناسبة وفعالة</w:t>
            </w:r>
          </w:p>
          <w:p w14:paraId="31B8EFCD" w14:textId="77777777" w:rsidR="00862883" w:rsidRPr="00605EF0" w:rsidRDefault="00862883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تعابير الوجه مناسبة وفعالة</w:t>
            </w:r>
          </w:p>
          <w:p w14:paraId="1ED4464B" w14:textId="77777777" w:rsidR="00862883" w:rsidRPr="00605EF0" w:rsidRDefault="00862883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نظرات العينين موزعة جيدا</w:t>
            </w:r>
          </w:p>
          <w:p w14:paraId="50997546" w14:textId="77777777" w:rsidR="00862883" w:rsidRPr="00605EF0" w:rsidRDefault="00862883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طبقات الصوت وتعبيراته فعالة</w:t>
            </w:r>
          </w:p>
          <w:p w14:paraId="2A34E9F4" w14:textId="77777777" w:rsidR="00862883" w:rsidRPr="00605EF0" w:rsidRDefault="00862883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الوقفات بين الكلمات والجمل صحيحة </w:t>
            </w:r>
          </w:p>
          <w:p w14:paraId="4B000238" w14:textId="77777777" w:rsidR="00862883" w:rsidRPr="00605EF0" w:rsidRDefault="00862883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الابتسامة والفكاهة والمرح</w:t>
            </w:r>
          </w:p>
          <w:p w14:paraId="5A61EA3F" w14:textId="77777777" w:rsidR="00862883" w:rsidRPr="00605EF0" w:rsidRDefault="00862883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اللغة بسيطة ومناسبة والجمل قصيرة</w:t>
            </w:r>
          </w:p>
          <w:p w14:paraId="79644CCC" w14:textId="77777777" w:rsidR="00862883" w:rsidRPr="00605EF0" w:rsidRDefault="00862883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14:paraId="17E32D1E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014686E2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862883" w:rsidRPr="00605EF0" w14:paraId="56A31382" w14:textId="77777777">
        <w:tc>
          <w:tcPr>
            <w:tcW w:w="714" w:type="pct"/>
            <w:vAlign w:val="center"/>
          </w:tcPr>
          <w:p w14:paraId="6F3D09CF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خامسا:</w:t>
            </w:r>
          </w:p>
          <w:p w14:paraId="13AE33D0" w14:textId="77777777" w:rsidR="00862883" w:rsidRPr="00605EF0" w:rsidRDefault="00862883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14:paraId="1D067A1F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الالتزام بالوقت ضمن المعقول</w:t>
            </w:r>
          </w:p>
          <w:p w14:paraId="1C87BCA6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انتباه ومشاركة الجمهور مستمرة</w:t>
            </w:r>
          </w:p>
          <w:p w14:paraId="1E5CE76D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الأسئلة والنقاش بفعالية</w:t>
            </w:r>
          </w:p>
          <w:p w14:paraId="6D270022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استماع المحاضرة للجمهور</w:t>
            </w:r>
          </w:p>
          <w:p w14:paraId="0C3D19C2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14:paraId="1F11CF44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0949287E" w14:textId="77777777" w:rsidR="00862883" w:rsidRPr="00605EF0" w:rsidRDefault="00862883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493042BC" w14:textId="77777777" w:rsidR="00862883" w:rsidRDefault="00862883" w:rsidP="0086288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5B7CFE56" w14:textId="77777777" w:rsidR="00862883" w:rsidRPr="00396038" w:rsidRDefault="00862883" w:rsidP="00862883">
      <w:pPr>
        <w:bidi w:val="0"/>
        <w:spacing w:after="160" w:line="259" w:lineRule="auto"/>
        <w:jc w:val="left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6536137D" w14:textId="77777777" w:rsidR="00862883" w:rsidRPr="00C73104" w:rsidRDefault="00862883" w:rsidP="00862883">
      <w:pPr>
        <w:jc w:val="center"/>
        <w:rPr>
          <w:rFonts w:ascii="Adobe Arabic" w:hAnsi="Adobe Arabic" w:cs="Adobe Arabic"/>
          <w:b/>
          <w:bCs/>
          <w:color w:val="2F5496" w:themeColor="accent1" w:themeShade="BF"/>
          <w:sz w:val="44"/>
          <w:szCs w:val="44"/>
          <w:rtl/>
          <w:lang w:bidi="ar-EG"/>
        </w:rPr>
      </w:pPr>
      <w:r w:rsidRPr="00C73104">
        <w:rPr>
          <w:rFonts w:ascii="Adobe Arabic" w:hAnsi="Adobe Arabic" w:cs="Adobe Arabic"/>
          <w:b/>
          <w:bCs/>
          <w:color w:val="2F5496" w:themeColor="accent1" w:themeShade="BF"/>
          <w:sz w:val="44"/>
          <w:szCs w:val="44"/>
          <w:rtl/>
          <w:lang w:bidi="ar-EG"/>
        </w:rPr>
        <w:lastRenderedPageBreak/>
        <w:t>نموذج التقييم العام</w:t>
      </w:r>
    </w:p>
    <w:p w14:paraId="669691FA" w14:textId="77777777" w:rsidR="00862883" w:rsidRPr="00396038" w:rsidRDefault="00862883" w:rsidP="0086288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الدورة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:</w:t>
      </w:r>
    </w:p>
    <w:p w14:paraId="396B0F6B" w14:textId="77777777" w:rsidR="00862883" w:rsidRPr="00396038" w:rsidRDefault="00862883" w:rsidP="0086288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 xml:space="preserve">اسم 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المدرب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:</w:t>
      </w:r>
    </w:p>
    <w:p w14:paraId="5B3B4F6A" w14:textId="77777777" w:rsidR="00862883" w:rsidRPr="00396038" w:rsidRDefault="00862883" w:rsidP="0086288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14:paraId="0D6283A8" w14:textId="77777777" w:rsidR="00862883" w:rsidRPr="00396038" w:rsidRDefault="00862883" w:rsidP="0086288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14:paraId="176177F6" w14:textId="7CACFBA7" w:rsidR="00862883" w:rsidRPr="00396038" w:rsidRDefault="00F14007" w:rsidP="0086288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hyperlink r:id="rId10" w:history="1">
        <w:r w:rsidR="00862883" w:rsidRPr="00F14007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 xml:space="preserve">الرجاء وضع علامة </w:t>
        </w:r>
        <w:r w:rsidR="00862883" w:rsidRPr="00F14007">
          <w:rPr>
            <w:rStyle w:val="Hyperlink"/>
            <w:rFonts w:ascii="Adobe Arabic" w:hAnsi="Adobe Arabic" w:cs="Adobe Arabic"/>
            <w:b/>
            <w:bCs/>
            <w:sz w:val="36"/>
            <w:szCs w:val="36"/>
            <w:lang w:bidi="ar-EG"/>
          </w:rPr>
          <w:sym w:font="Wingdings" w:char="F0FC"/>
        </w:r>
        <w:r w:rsidR="00862883" w:rsidRPr="00F14007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 xml:space="preserve"> </w:t>
        </w:r>
        <w:r w:rsidR="00862883" w:rsidRPr="00F14007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SY"/>
          </w:rPr>
          <w:t>في</w:t>
        </w:r>
        <w:r w:rsidR="00862883" w:rsidRPr="00F14007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 xml:space="preserve">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0070C0"/>
          <w:left w:val="thinThickSmallGap" w:sz="24" w:space="0" w:color="0070C0"/>
          <w:bottom w:val="thinThickSmallGap" w:sz="24" w:space="0" w:color="0070C0"/>
          <w:right w:val="thickThinMediumGap" w:sz="24" w:space="0" w:color="0070C0"/>
          <w:insideH w:val="single" w:sz="4" w:space="0" w:color="0070C0"/>
          <w:insideV w:val="single" w:sz="4" w:space="0" w:color="0070C0"/>
        </w:tblBorders>
        <w:tblLook w:val="01E0" w:firstRow="1" w:lastRow="1" w:firstColumn="1" w:lastColumn="1" w:noHBand="0" w:noVBand="0"/>
      </w:tblPr>
      <w:tblGrid>
        <w:gridCol w:w="4967"/>
        <w:gridCol w:w="1068"/>
        <w:gridCol w:w="1082"/>
        <w:gridCol w:w="958"/>
        <w:gridCol w:w="1221"/>
        <w:gridCol w:w="773"/>
      </w:tblGrid>
      <w:tr w:rsidR="00862883" w:rsidRPr="00301274" w14:paraId="34CC86C2" w14:textId="77777777">
        <w:tc>
          <w:tcPr>
            <w:tcW w:w="2470" w:type="pct"/>
          </w:tcPr>
          <w:p w14:paraId="1143C720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</w:tcPr>
          <w:p w14:paraId="703AD749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1C62025C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77013A31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0522618A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1304A8CD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862883" w:rsidRPr="00301274" w14:paraId="544D2401" w14:textId="77777777">
        <w:tc>
          <w:tcPr>
            <w:tcW w:w="2470" w:type="pct"/>
          </w:tcPr>
          <w:p w14:paraId="255A827E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تاريخ عقد البرنامج</w:t>
            </w:r>
          </w:p>
          <w:p w14:paraId="1C4CD03A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مدة تنفيذ البرنامج</w:t>
            </w:r>
          </w:p>
          <w:p w14:paraId="49DCFA3E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عدد ساعات التدريب اليومية</w:t>
            </w:r>
          </w:p>
          <w:p w14:paraId="3D78E6B4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قاعة التدريب (السعة / الإضاءة)</w:t>
            </w:r>
          </w:p>
          <w:p w14:paraId="62375A7C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خدمات التغذية</w:t>
            </w:r>
          </w:p>
          <w:p w14:paraId="009731C0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الاستراحات</w:t>
            </w:r>
          </w:p>
          <w:p w14:paraId="435C390A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تجانس المتدربين علميا</w:t>
            </w:r>
          </w:p>
          <w:p w14:paraId="44050781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العرض التدريبية</w:t>
            </w:r>
          </w:p>
          <w:p w14:paraId="0FFDC120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</w:tcPr>
          <w:p w14:paraId="14E69343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6CAC3260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25158031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44E3A042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6B87D040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862883" w:rsidRPr="00301274" w14:paraId="5FB4E39D" w14:textId="77777777">
        <w:trPr>
          <w:trHeight w:val="310"/>
        </w:trPr>
        <w:tc>
          <w:tcPr>
            <w:tcW w:w="2470" w:type="pct"/>
          </w:tcPr>
          <w:p w14:paraId="2E6B24D6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</w:tcPr>
          <w:p w14:paraId="5F7103DA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0DADA16F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5916CDA1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5ADB7D11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3159DE60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862883" w:rsidRPr="00301274" w14:paraId="047845BD" w14:textId="77777777">
        <w:tc>
          <w:tcPr>
            <w:tcW w:w="2470" w:type="pct"/>
          </w:tcPr>
          <w:p w14:paraId="398CD69A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توافق اهداف البرنامج مع احتياجاتك</w:t>
            </w:r>
          </w:p>
          <w:p w14:paraId="6B11A03E" w14:textId="77777777" w:rsidR="00862883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المحتوى العلمي للبرنامج</w:t>
            </w:r>
          </w:p>
          <w:p w14:paraId="1E3D639C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34" w:type="pct"/>
          </w:tcPr>
          <w:p w14:paraId="34231F87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427D5F4D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5EBDDDF8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34F95A7F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5D118716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862883" w:rsidRPr="00301274" w14:paraId="24735F6D" w14:textId="77777777">
        <w:tc>
          <w:tcPr>
            <w:tcW w:w="2470" w:type="pct"/>
          </w:tcPr>
          <w:p w14:paraId="151828F9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lastRenderedPageBreak/>
              <w:t>أساليب التدريب المستخدمة</w:t>
            </w:r>
          </w:p>
        </w:tc>
        <w:tc>
          <w:tcPr>
            <w:tcW w:w="534" w:type="pct"/>
          </w:tcPr>
          <w:p w14:paraId="5AE88C9B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26670056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5884978A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71B68117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01834825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862883" w:rsidRPr="00301274" w14:paraId="2FFBD0B7" w14:textId="77777777">
        <w:tc>
          <w:tcPr>
            <w:tcW w:w="2470" w:type="pct"/>
          </w:tcPr>
          <w:p w14:paraId="7920A3F9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أساليب التدريب التي أتبعت</w:t>
            </w:r>
          </w:p>
          <w:p w14:paraId="743F88D1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الموازنة بين الجانب النظري والتطبيقي </w:t>
            </w:r>
          </w:p>
          <w:p w14:paraId="4470BE2D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</w:tcPr>
          <w:p w14:paraId="343C8EC1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123D43C1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535CFB15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311948C5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320975E0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862883" w:rsidRPr="00301274" w14:paraId="56898002" w14:textId="77777777">
        <w:tc>
          <w:tcPr>
            <w:tcW w:w="2470" w:type="pct"/>
          </w:tcPr>
          <w:p w14:paraId="6A82DB1D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</w:tcPr>
          <w:p w14:paraId="391CD12F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2191D643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72D5882D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04D61D43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252D5102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862883" w:rsidRPr="00301274" w14:paraId="5CCD0265" w14:textId="77777777">
        <w:tc>
          <w:tcPr>
            <w:tcW w:w="2470" w:type="pct"/>
          </w:tcPr>
          <w:p w14:paraId="7400B519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الالتزام بالموعد المحدد للمحاضرة</w:t>
            </w:r>
          </w:p>
          <w:p w14:paraId="5A308142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تمكنه من المادة العلمية</w:t>
            </w:r>
          </w:p>
          <w:p w14:paraId="11DBA083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</w:tcPr>
          <w:p w14:paraId="31A98BC5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5063D7A9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21555918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6247BA5E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74C5A161" w14:textId="77777777" w:rsidR="00862883" w:rsidRPr="00605EF0" w:rsidRDefault="00862883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3FE1B5C8" w14:textId="77777777" w:rsidR="00862883" w:rsidRPr="00396038" w:rsidRDefault="00862883" w:rsidP="0086288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5107925F" w14:textId="77777777" w:rsidR="00862883" w:rsidRPr="00301274" w:rsidRDefault="00862883" w:rsidP="00862883">
      <w:pPr>
        <w:rPr>
          <w:rStyle w:val="Hyperlink"/>
          <w:rFonts w:ascii="Adobe Arabic" w:hAnsi="Adobe Arabic" w:cs="Adobe Arabic"/>
          <w:b/>
          <w:bCs/>
          <w:sz w:val="42"/>
          <w:szCs w:val="42"/>
          <w:rtl/>
          <w:lang w:bidi="ar-EG"/>
        </w:rPr>
      </w:pPr>
      <w:hyperlink r:id="rId11" w:history="1">
        <w:r w:rsidRPr="00301274">
          <w:rPr>
            <w:rStyle w:val="Hyperlink"/>
            <w:rFonts w:ascii="Adobe Arabic" w:hAnsi="Adobe Arabic" w:cs="Adobe Arabic"/>
            <w:b/>
            <w:bCs/>
            <w:sz w:val="42"/>
            <w:szCs w:val="42"/>
            <w:rtl/>
            <w:lang w:bidi="ar-EG"/>
          </w:rPr>
          <w:t>الرجاء الإفادة بأية ملاحظات أخرى</w:t>
        </w:r>
      </w:hyperlink>
      <w:r>
        <w:rPr>
          <w:rStyle w:val="Hyperlink"/>
          <w:rFonts w:ascii="Adobe Arabic" w:hAnsi="Adobe Arabic" w:cs="Adobe Arabic" w:hint="cs"/>
          <w:b/>
          <w:bCs/>
          <w:sz w:val="42"/>
          <w:szCs w:val="42"/>
          <w:rtl/>
          <w:lang w:bidi="ar-EG"/>
        </w:rPr>
        <w:t>:</w:t>
      </w:r>
    </w:p>
    <w:p w14:paraId="1D4CEA3B" w14:textId="098402EC" w:rsidR="00862883" w:rsidRPr="001E1BF1" w:rsidRDefault="00862883" w:rsidP="009B53DA">
      <w:pPr>
        <w:spacing w:line="480" w:lineRule="auto"/>
        <w:jc w:val="center"/>
        <w:rPr>
          <w:rFonts w:ascii="Adobe Arabic" w:hAnsi="Adobe Arabic" w:cs="Adobe Arabic"/>
          <w:color w:val="002060"/>
          <w:sz w:val="32"/>
          <w:rtl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</w:t>
      </w:r>
    </w:p>
    <w:p w14:paraId="2AC2A20A" w14:textId="57261EA7" w:rsidR="00862883" w:rsidRPr="001E1BF1" w:rsidRDefault="00862883" w:rsidP="009B53DA">
      <w:pPr>
        <w:spacing w:line="480" w:lineRule="auto"/>
        <w:jc w:val="center"/>
        <w:rPr>
          <w:rFonts w:ascii="Adobe Arabic" w:hAnsi="Adobe Arabic" w:cs="Adobe Arabic"/>
          <w:color w:val="002060"/>
          <w:sz w:val="32"/>
          <w:rtl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</w:t>
      </w:r>
    </w:p>
    <w:p w14:paraId="07CF33DA" w14:textId="3419A6F0" w:rsidR="00862883" w:rsidRPr="001E1BF1" w:rsidRDefault="00862883" w:rsidP="009B53DA">
      <w:pPr>
        <w:spacing w:line="480" w:lineRule="auto"/>
        <w:jc w:val="center"/>
        <w:rPr>
          <w:rFonts w:ascii="Adobe Arabic" w:hAnsi="Adobe Arabic" w:cs="Adobe Arabic"/>
          <w:color w:val="002060"/>
          <w:sz w:val="32"/>
          <w:rtl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</w:t>
      </w:r>
    </w:p>
    <w:p w14:paraId="46D511D4" w14:textId="6C72C1DC" w:rsidR="00862883" w:rsidRPr="00CD601B" w:rsidRDefault="00862883" w:rsidP="009B53DA">
      <w:pPr>
        <w:spacing w:line="480" w:lineRule="auto"/>
        <w:jc w:val="center"/>
        <w:rPr>
          <w:rFonts w:ascii="Adobe Arabic" w:hAnsi="Adobe Arabic" w:cs="Adobe Arabic"/>
          <w:color w:val="002060"/>
          <w:sz w:val="32"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</w:t>
      </w:r>
    </w:p>
    <w:sectPr w:rsidR="00862883" w:rsidRPr="00CD601B" w:rsidSect="00F0683A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720" w:right="720" w:bottom="720" w:left="720" w:header="708" w:footer="277" w:gutter="0"/>
      <w:pgNumType w:start="0"/>
      <w:cols w:space="708"/>
      <w:titlePg/>
      <w:bidi/>
      <w:rtlGutter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4AA05C" w14:textId="77777777" w:rsidR="008169E7" w:rsidRDefault="008169E7" w:rsidP="00F53D08">
      <w:pPr>
        <w:spacing w:line="240" w:lineRule="auto"/>
      </w:pPr>
      <w:r>
        <w:separator/>
      </w:r>
    </w:p>
  </w:endnote>
  <w:endnote w:type="continuationSeparator" w:id="0">
    <w:p w14:paraId="2743DA54" w14:textId="77777777" w:rsidR="008169E7" w:rsidRDefault="008169E7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Dubai"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A98748" w14:textId="77777777" w:rsidR="0013196D" w:rsidRDefault="0013196D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A8E85" w14:textId="44358875" w:rsidR="00031A31" w:rsidRPr="00031A31" w:rsidRDefault="00000000" w:rsidP="00031A31">
    <w:pPr>
      <w:pStyle w:val="a4"/>
      <w:ind w:left="9360"/>
      <w:jc w:val="left"/>
      <w:rPr>
        <w:sz w:val="40"/>
        <w:szCs w:val="44"/>
      </w:rPr>
    </w:pPr>
    <w:sdt>
      <w:sdtPr>
        <w:rPr>
          <w:sz w:val="40"/>
          <w:szCs w:val="44"/>
          <w:rtl/>
        </w:rPr>
        <w:id w:val="20830179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031A31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55CCBFEA" wp14:editId="2AEB4ED3">
                  <wp:simplePos x="0" y="0"/>
                  <wp:positionH relativeFrom="page">
                    <wp:align>left</wp:align>
                  </wp:positionH>
                  <wp:positionV relativeFrom="paragraph">
                    <wp:posOffset>-3498850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6F4BD6BF" id="Group 39" o:spid="_x0000_s1026" style="position:absolute;margin-left:0;margin-top:-275.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031A31" w:rsidRPr="00031A31">
          <w:rPr>
            <w:color w:val="168489"/>
            <w:sz w:val="40"/>
            <w:szCs w:val="44"/>
          </w:rPr>
          <w:fldChar w:fldCharType="begin"/>
        </w:r>
        <w:r w:rsidR="00031A31" w:rsidRPr="00031A31">
          <w:rPr>
            <w:color w:val="168489"/>
            <w:sz w:val="40"/>
            <w:szCs w:val="44"/>
          </w:rPr>
          <w:instrText xml:space="preserve"> PAGE   \* MERGEFORMAT </w:instrText>
        </w:r>
        <w:r w:rsidR="00031A31" w:rsidRPr="00031A31">
          <w:rPr>
            <w:color w:val="168489"/>
            <w:sz w:val="40"/>
            <w:szCs w:val="44"/>
          </w:rPr>
          <w:fldChar w:fldCharType="separate"/>
        </w:r>
        <w:r w:rsidR="00031A31" w:rsidRPr="00031A31">
          <w:rPr>
            <w:noProof/>
            <w:color w:val="168489"/>
            <w:sz w:val="40"/>
            <w:szCs w:val="44"/>
          </w:rPr>
          <w:t>2</w:t>
        </w:r>
        <w:r w:rsidR="00031A31" w:rsidRPr="00031A31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2FFA4CC6" w14:textId="54C0D0F0" w:rsidR="008D42C1" w:rsidRPr="000F243F" w:rsidRDefault="0013196D" w:rsidP="000F243F">
    <w:pPr>
      <w:pStyle w:val="a4"/>
      <w:rPr>
        <w:szCs w:val="28"/>
        <w:rtl/>
      </w:rPr>
    </w:pP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5020ADB" wp14:editId="03A8A00B">
              <wp:simplePos x="0" y="0"/>
              <wp:positionH relativeFrom="column">
                <wp:posOffset>2286000</wp:posOffset>
              </wp:positionH>
              <wp:positionV relativeFrom="paragraph">
                <wp:posOffset>130175</wp:posOffset>
              </wp:positionV>
              <wp:extent cx="1457325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57325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76EAF6E" w14:textId="77777777" w:rsidR="0013196D" w:rsidRPr="0013196D" w:rsidRDefault="0013196D" w:rsidP="0013196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lang w:bidi="ar-JO"/>
                            </w:rPr>
                          </w:pPr>
                          <w:r w:rsidRPr="0013196D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2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5020ADB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57" type="#_x0000_t202" style="position:absolute;left:0;text-align:left;margin-left:180pt;margin-top:10.25pt;width:114.75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" filled="f" stroked="f" strokeweight=".5pt">
              <v:textbox>
                <w:txbxContent>
                  <w:p w14:paraId="476EAF6E" w14:textId="77777777" w:rsidR="0013196D" w:rsidRPr="0013196D" w:rsidRDefault="0013196D" w:rsidP="0013196D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lang w:bidi="ar-JO"/>
                      </w:rPr>
                    </w:pPr>
                    <w:r w:rsidRPr="0013196D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2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5802B45F" wp14:editId="251178CD">
              <wp:simplePos x="0" y="0"/>
              <wp:positionH relativeFrom="column">
                <wp:posOffset>-113665</wp:posOffset>
              </wp:positionH>
              <wp:positionV relativeFrom="page">
                <wp:posOffset>10441940</wp:posOffset>
              </wp:positionV>
              <wp:extent cx="1377950" cy="282575"/>
              <wp:effectExtent l="0" t="0" r="0" b="3175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7950" cy="282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C4CE1FA" w14:textId="77777777" w:rsidR="0013196D" w:rsidRPr="007C020A" w:rsidRDefault="0013196D" w:rsidP="0013196D">
                          <w:pPr>
                            <w:bidi w:val="0"/>
                            <w:spacing w:line="240" w:lineRule="auto"/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</w:pPr>
                          <w:r w:rsidRPr="007C020A">
                            <w:rPr>
                              <w:rFonts w:asciiTheme="majorBidi" w:hAnsiTheme="majorBidi" w:cstheme="majorBidi"/>
                              <w:color w:val="538135" w:themeColor="accent6" w:themeShade="BF"/>
                              <w:sz w:val="18"/>
                              <w:szCs w:val="18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802B45F" id="مستطيل 2" o:spid="_x0000_s1058" style="position:absolute;left:0;text-align:left;margin-left:-8.95pt;margin-top:822.2pt;width:108.5pt;height:22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" filled="f" stroked="f" strokeweight="1pt">
              <v:textbox>
                <w:txbxContent>
                  <w:p w14:paraId="7C4CE1FA" w14:textId="77777777" w:rsidR="0013196D" w:rsidRPr="007C020A" w:rsidRDefault="0013196D" w:rsidP="0013196D">
                    <w:pPr>
                      <w:bidi w:val="0"/>
                      <w:spacing w:line="240" w:lineRule="auto"/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</w:pPr>
                    <w:r w:rsidRPr="007C020A">
                      <w:rPr>
                        <w:rFonts w:asciiTheme="majorBidi" w:hAnsiTheme="majorBidi" w:cstheme="majorBidi"/>
                        <w:color w:val="538135" w:themeColor="accent6" w:themeShade="BF"/>
                        <w:sz w:val="18"/>
                        <w:szCs w:val="18"/>
                      </w:rPr>
                      <w:t>www.dawliatraining.com</w:t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3CA5B430" wp14:editId="07A43357">
              <wp:simplePos x="0" y="0"/>
              <wp:positionH relativeFrom="column">
                <wp:posOffset>4176395</wp:posOffset>
              </wp:positionH>
              <wp:positionV relativeFrom="paragraph">
                <wp:posOffset>241300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7EB5B7D" w14:textId="77777777" w:rsidR="0013196D" w:rsidRPr="00DC31A5" w:rsidRDefault="0013196D" w:rsidP="0013196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3B218D52" w14:textId="77777777" w:rsidR="0013196D" w:rsidRPr="00DC31A5" w:rsidRDefault="0013196D" w:rsidP="0013196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11376480" w14:textId="77777777" w:rsidR="0013196D" w:rsidRPr="00DC31A5" w:rsidRDefault="0013196D" w:rsidP="0013196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15173095" w14:textId="77777777" w:rsidR="0013196D" w:rsidRPr="00DC31A5" w:rsidRDefault="0013196D" w:rsidP="0013196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35AF92CE" w14:textId="77777777" w:rsidR="0013196D" w:rsidRDefault="0013196D" w:rsidP="0013196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2B9FB809" w14:textId="77777777" w:rsidR="0013196D" w:rsidRPr="00DC31A5" w:rsidRDefault="0013196D" w:rsidP="0013196D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CA5B430" id="مستطيل 38" o:spid="_x0000_s1059" style="position:absolute;left:0;text-align:left;margin-left:328.85pt;margin-top:19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" filled="f" stroked="f" strokeweight="1pt">
              <v:textbox>
                <w:txbxContent>
                  <w:p w14:paraId="17EB5B7D" w14:textId="77777777" w:rsidR="0013196D" w:rsidRPr="00DC31A5" w:rsidRDefault="0013196D" w:rsidP="0013196D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3B218D52" w14:textId="77777777" w:rsidR="0013196D" w:rsidRPr="00DC31A5" w:rsidRDefault="0013196D" w:rsidP="0013196D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11376480" w14:textId="77777777" w:rsidR="0013196D" w:rsidRPr="00DC31A5" w:rsidRDefault="0013196D" w:rsidP="0013196D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15173095" w14:textId="77777777" w:rsidR="0013196D" w:rsidRPr="00DC31A5" w:rsidRDefault="0013196D" w:rsidP="0013196D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35AF92CE" w14:textId="77777777" w:rsidR="0013196D" w:rsidRDefault="0013196D" w:rsidP="0013196D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2B9FB809" w14:textId="77777777" w:rsidR="0013196D" w:rsidRPr="00DC31A5" w:rsidRDefault="0013196D" w:rsidP="0013196D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F40BA5" w14:textId="77777777" w:rsidR="000F243F" w:rsidRPr="000F243F" w:rsidRDefault="00F0683A" w:rsidP="00F0683A">
    <w:pPr>
      <w:pStyle w:val="a4"/>
      <w:tabs>
        <w:tab w:val="clear" w:pos="4680"/>
        <w:tab w:val="clear" w:pos="9360"/>
        <w:tab w:val="center" w:pos="5233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3AD4FB" w14:textId="77777777" w:rsidR="008169E7" w:rsidRDefault="008169E7" w:rsidP="00F53D08">
      <w:pPr>
        <w:spacing w:line="240" w:lineRule="auto"/>
      </w:pPr>
      <w:r>
        <w:separator/>
      </w:r>
    </w:p>
  </w:footnote>
  <w:footnote w:type="continuationSeparator" w:id="0">
    <w:p w14:paraId="286C2FCB" w14:textId="77777777" w:rsidR="008169E7" w:rsidRDefault="008169E7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75E984" w14:textId="77777777" w:rsidR="0013196D" w:rsidRDefault="0013196D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886980" w14:textId="57480C7B" w:rsidR="00301274" w:rsidRPr="00902465" w:rsidRDefault="00F16A28" w:rsidP="00031A31">
    <w:pPr>
      <w:pStyle w:val="a3"/>
      <w:jc w:val="left"/>
      <w:rPr>
        <w:rFonts w:ascii="Dubai" w:hAnsi="Dubai" w:cs="Dubai"/>
        <w:sz w:val="32"/>
      </w:rPr>
    </w:pP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2538888" wp14:editId="78813459">
              <wp:simplePos x="0" y="0"/>
              <wp:positionH relativeFrom="page">
                <wp:posOffset>-257175</wp:posOffset>
              </wp:positionH>
              <wp:positionV relativeFrom="paragraph">
                <wp:posOffset>-440055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28576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63DF13" w14:textId="2F76DEF3" w:rsidR="00031A31" w:rsidRPr="00F16A28" w:rsidRDefault="00DE5519" w:rsidP="00F16A28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0000" w:themeColor="text1"/>
                                <w:lang w:bidi="ar-SY"/>
                              </w:rPr>
                            </w:pPr>
                            <w:r w:rsidRPr="00DE5519"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FFFFFF" w:themeColor="background1"/>
                                <w:rtl/>
                                <w:lang w:bidi="ar-SY"/>
                              </w:rPr>
                              <w:t xml:space="preserve">الموظف </w:t>
                            </w:r>
                            <w:r w:rsidR="009B53DA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FFFFFF" w:themeColor="background1"/>
                                <w:rtl/>
                                <w:lang w:bidi="ar-SY"/>
                              </w:rPr>
                              <w:t xml:space="preserve">المحترف </w:t>
                            </w:r>
                            <w:r w:rsidR="00F16A28" w:rsidRPr="00F16A28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FFFFFF" w:themeColor="background1"/>
                                <w:rtl/>
                                <w:lang w:bidi="ar-SY"/>
                              </w:rPr>
                              <w:t>_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31A31" w:rsidRPr="00F16A28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2"/>
                                <w:rtl/>
                                <w:lang w:bidi="ar-SY"/>
                              </w:rPr>
                              <w:t xml:space="preserve">استمارة </w:t>
                            </w:r>
                            <w:r w:rsidR="00031A31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التقييم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538888" id="Group 38" o:spid="_x0000_s1054" style="position:absolute;left:0;text-align:left;margin-left:-20.25pt;margin-top:-34.65pt;width:633.45pt;height:56.25pt;z-index:251659264;mso-position-horizontal-relative:page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">
              <v:shape id="شكل حر 769906" o:spid="_x0000_s1055" style="position:absolute;left:285;width:78474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1A63DF13" w14:textId="2F76DEF3" w:rsidR="00031A31" w:rsidRPr="00F16A28" w:rsidRDefault="00DE5519" w:rsidP="00F16A28">
                      <w:pPr>
                        <w:spacing w:line="240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0000" w:themeColor="text1"/>
                          <w:lang w:bidi="ar-SY"/>
                        </w:rPr>
                      </w:pPr>
                      <w:r w:rsidRPr="00DE5519">
                        <w:rPr>
                          <w:rFonts w:ascii="Sakkal Majalla" w:hAnsi="Sakkal Majalla" w:cs="Sakkal Majalla"/>
                          <w:b/>
                          <w:bCs/>
                          <w:color w:val="FFFFFF" w:themeColor="background1"/>
                          <w:rtl/>
                          <w:lang w:bidi="ar-SY"/>
                        </w:rPr>
                        <w:t xml:space="preserve">الموظف </w:t>
                      </w:r>
                      <w:r w:rsidR="009B53DA">
                        <w:rPr>
                          <w:rFonts w:ascii="Sakkal Majalla" w:hAnsi="Sakkal Majalla" w:cs="Sakkal Majalla" w:hint="cs"/>
                          <w:b/>
                          <w:bCs/>
                          <w:color w:val="FFFFFF" w:themeColor="background1"/>
                          <w:rtl/>
                          <w:lang w:bidi="ar-SY"/>
                        </w:rPr>
                        <w:t xml:space="preserve">المحترف </w:t>
                      </w:r>
                      <w:r w:rsidR="00F16A28" w:rsidRPr="00F16A28">
                        <w:rPr>
                          <w:rFonts w:ascii="Sakkal Majalla" w:hAnsi="Sakkal Majalla" w:cs="Sakkal Majalla" w:hint="cs"/>
                          <w:b/>
                          <w:bCs/>
                          <w:color w:val="FFFFFF" w:themeColor="background1"/>
                          <w:rtl/>
                          <w:lang w:bidi="ar-SY"/>
                        </w:rPr>
                        <w:t>_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031A31" w:rsidRPr="00F16A28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2"/>
                          <w:rtl/>
                          <w:lang w:bidi="ar-SY"/>
                        </w:rPr>
                        <w:t xml:space="preserve">استمارة </w:t>
                      </w:r>
                      <w:r w:rsidR="00031A31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التقييم</w:t>
                      </w:r>
                    </w:p>
                  </w:txbxContent>
                </v:textbox>
              </v:shape>
              <v:shape id="شكل حر 769907" o:spid="_x0000_s1056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  <w:r w:rsidR="00031A31"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2FCDDDBE" wp14:editId="53A83EE2">
          <wp:simplePos x="0" y="0"/>
          <wp:positionH relativeFrom="leftMargin">
            <wp:posOffset>292100</wp:posOffset>
          </wp:positionH>
          <wp:positionV relativeFrom="paragraph">
            <wp:posOffset>-387350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A0F3E">
      <w:rPr>
        <w:lang w:bidi="ar-EG"/>
      </w:rPr>
      <w:t xml:space="preserve"> </w:t>
    </w:r>
    <w:r w:rsidR="000F243F">
      <w:rPr>
        <w:rFonts w:ascii="Dubai" w:hAnsi="Dubai" w:cs="Dubai" w:hint="cs"/>
        <w:sz w:val="32"/>
        <w:rtl/>
      </w:rPr>
      <w:t xml:space="preserve"> </w:t>
    </w:r>
  </w:p>
  <w:p w14:paraId="57443B80" w14:textId="77777777" w:rsidR="008D42C1" w:rsidRDefault="008D42C1" w:rsidP="00031A31">
    <w:pPr>
      <w:pStyle w:val="a3"/>
      <w:rPr>
        <w:lang w:bidi="ar-E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48583A" w14:textId="77777777" w:rsidR="0013196D" w:rsidRDefault="0013196D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68BA721F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399.75pt;height:373.5pt;visibility:visible" o:bullet="t">
        <v:imagedata r:id="rId1" o:title="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F494710"/>
    <w:multiLevelType w:val="hybridMultilevel"/>
    <w:tmpl w:val="8174B992"/>
    <w:lvl w:ilvl="0" w:tplc="286033E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163666771">
    <w:abstractNumId w:val="28"/>
  </w:num>
  <w:num w:numId="2" w16cid:durableId="522743999">
    <w:abstractNumId w:val="14"/>
  </w:num>
  <w:num w:numId="3" w16cid:durableId="1931890495">
    <w:abstractNumId w:val="15"/>
  </w:num>
  <w:num w:numId="4" w16cid:durableId="679429726">
    <w:abstractNumId w:val="24"/>
  </w:num>
  <w:num w:numId="5" w16cid:durableId="1254628367">
    <w:abstractNumId w:val="2"/>
  </w:num>
  <w:num w:numId="6" w16cid:durableId="1929776523">
    <w:abstractNumId w:val="1"/>
  </w:num>
  <w:num w:numId="7" w16cid:durableId="320541611">
    <w:abstractNumId w:val="10"/>
  </w:num>
  <w:num w:numId="8" w16cid:durableId="333999032">
    <w:abstractNumId w:val="23"/>
  </w:num>
  <w:num w:numId="9" w16cid:durableId="2129738498">
    <w:abstractNumId w:val="19"/>
  </w:num>
  <w:num w:numId="10" w16cid:durableId="355695918">
    <w:abstractNumId w:val="27"/>
  </w:num>
  <w:num w:numId="11" w16cid:durableId="1333609462">
    <w:abstractNumId w:val="17"/>
  </w:num>
  <w:num w:numId="12" w16cid:durableId="1617784742">
    <w:abstractNumId w:val="31"/>
  </w:num>
  <w:num w:numId="13" w16cid:durableId="1750151115">
    <w:abstractNumId w:val="7"/>
  </w:num>
  <w:num w:numId="14" w16cid:durableId="216404901">
    <w:abstractNumId w:val="9"/>
  </w:num>
  <w:num w:numId="15" w16cid:durableId="800148246">
    <w:abstractNumId w:val="5"/>
  </w:num>
  <w:num w:numId="16" w16cid:durableId="799759610">
    <w:abstractNumId w:val="22"/>
  </w:num>
  <w:num w:numId="17" w16cid:durableId="833032259">
    <w:abstractNumId w:val="25"/>
  </w:num>
  <w:num w:numId="18" w16cid:durableId="789592781">
    <w:abstractNumId w:val="0"/>
  </w:num>
  <w:num w:numId="19" w16cid:durableId="1088120152">
    <w:abstractNumId w:val="18"/>
  </w:num>
  <w:num w:numId="20" w16cid:durableId="27803647">
    <w:abstractNumId w:val="29"/>
  </w:num>
  <w:num w:numId="21" w16cid:durableId="1514345236">
    <w:abstractNumId w:val="12"/>
  </w:num>
  <w:num w:numId="22" w16cid:durableId="823161187">
    <w:abstractNumId w:val="6"/>
  </w:num>
  <w:num w:numId="23" w16cid:durableId="231280728">
    <w:abstractNumId w:val="20"/>
  </w:num>
  <w:num w:numId="24" w16cid:durableId="430778725">
    <w:abstractNumId w:val="16"/>
  </w:num>
  <w:num w:numId="25" w16cid:durableId="37626933">
    <w:abstractNumId w:val="8"/>
  </w:num>
  <w:num w:numId="26" w16cid:durableId="694620905">
    <w:abstractNumId w:val="26"/>
  </w:num>
  <w:num w:numId="27" w16cid:durableId="805666437">
    <w:abstractNumId w:val="3"/>
  </w:num>
  <w:num w:numId="28" w16cid:durableId="1295523272">
    <w:abstractNumId w:val="21"/>
  </w:num>
  <w:num w:numId="29" w16cid:durableId="595207985">
    <w:abstractNumId w:val="30"/>
  </w:num>
  <w:num w:numId="30" w16cid:durableId="1087388500">
    <w:abstractNumId w:val="11"/>
  </w:num>
  <w:num w:numId="31" w16cid:durableId="78915188">
    <w:abstractNumId w:val="4"/>
  </w:num>
  <w:num w:numId="32" w16cid:durableId="1528836349">
    <w:abstractNumId w:val="13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13E5"/>
    <w:rsid w:val="00015BA6"/>
    <w:rsid w:val="000175C5"/>
    <w:rsid w:val="00017C30"/>
    <w:rsid w:val="00026EBD"/>
    <w:rsid w:val="00031285"/>
    <w:rsid w:val="00031A31"/>
    <w:rsid w:val="000367F7"/>
    <w:rsid w:val="00040B1C"/>
    <w:rsid w:val="00052041"/>
    <w:rsid w:val="00057FFB"/>
    <w:rsid w:val="0006418D"/>
    <w:rsid w:val="000724CA"/>
    <w:rsid w:val="00075B3B"/>
    <w:rsid w:val="00081158"/>
    <w:rsid w:val="00090487"/>
    <w:rsid w:val="000924E0"/>
    <w:rsid w:val="000B4041"/>
    <w:rsid w:val="000C04C7"/>
    <w:rsid w:val="000C0B16"/>
    <w:rsid w:val="000C23A2"/>
    <w:rsid w:val="000C4B58"/>
    <w:rsid w:val="000D2BF9"/>
    <w:rsid w:val="000F243F"/>
    <w:rsid w:val="000F65A1"/>
    <w:rsid w:val="001101A0"/>
    <w:rsid w:val="0013196D"/>
    <w:rsid w:val="00145EBB"/>
    <w:rsid w:val="00146067"/>
    <w:rsid w:val="00150A53"/>
    <w:rsid w:val="00174E53"/>
    <w:rsid w:val="00194181"/>
    <w:rsid w:val="00195C1F"/>
    <w:rsid w:val="001B76D1"/>
    <w:rsid w:val="001D1A3B"/>
    <w:rsid w:val="001D350A"/>
    <w:rsid w:val="001E1BF1"/>
    <w:rsid w:val="001F0B9B"/>
    <w:rsid w:val="001F243B"/>
    <w:rsid w:val="001F3121"/>
    <w:rsid w:val="002021EF"/>
    <w:rsid w:val="00206D6C"/>
    <w:rsid w:val="0021196B"/>
    <w:rsid w:val="0022035D"/>
    <w:rsid w:val="00220C53"/>
    <w:rsid w:val="00226469"/>
    <w:rsid w:val="00235BF7"/>
    <w:rsid w:val="00243142"/>
    <w:rsid w:val="0025025F"/>
    <w:rsid w:val="00260F13"/>
    <w:rsid w:val="0027087D"/>
    <w:rsid w:val="00283647"/>
    <w:rsid w:val="0028392F"/>
    <w:rsid w:val="002A1158"/>
    <w:rsid w:val="002C1700"/>
    <w:rsid w:val="002C59BF"/>
    <w:rsid w:val="002D301E"/>
    <w:rsid w:val="002F460E"/>
    <w:rsid w:val="002F58A5"/>
    <w:rsid w:val="003000E6"/>
    <w:rsid w:val="00301274"/>
    <w:rsid w:val="00305CD1"/>
    <w:rsid w:val="0032182E"/>
    <w:rsid w:val="00340194"/>
    <w:rsid w:val="00351640"/>
    <w:rsid w:val="00363F3E"/>
    <w:rsid w:val="0036611D"/>
    <w:rsid w:val="00383BA6"/>
    <w:rsid w:val="003B53C5"/>
    <w:rsid w:val="003B59F9"/>
    <w:rsid w:val="003B6397"/>
    <w:rsid w:val="003C2153"/>
    <w:rsid w:val="003C3033"/>
    <w:rsid w:val="003D7BDE"/>
    <w:rsid w:val="003E2AE9"/>
    <w:rsid w:val="003E4F85"/>
    <w:rsid w:val="003F3631"/>
    <w:rsid w:val="00402CAC"/>
    <w:rsid w:val="00404549"/>
    <w:rsid w:val="00406F1C"/>
    <w:rsid w:val="00434D3A"/>
    <w:rsid w:val="00440E77"/>
    <w:rsid w:val="00446B80"/>
    <w:rsid w:val="004551E6"/>
    <w:rsid w:val="00492902"/>
    <w:rsid w:val="004A0F3E"/>
    <w:rsid w:val="004B13E5"/>
    <w:rsid w:val="004B21EA"/>
    <w:rsid w:val="004C02BF"/>
    <w:rsid w:val="004C3113"/>
    <w:rsid w:val="004C343B"/>
    <w:rsid w:val="005061FF"/>
    <w:rsid w:val="005160BF"/>
    <w:rsid w:val="00516B98"/>
    <w:rsid w:val="0052240B"/>
    <w:rsid w:val="0052494C"/>
    <w:rsid w:val="00526FBE"/>
    <w:rsid w:val="00531E69"/>
    <w:rsid w:val="005447C6"/>
    <w:rsid w:val="00544A93"/>
    <w:rsid w:val="00555065"/>
    <w:rsid w:val="005553F8"/>
    <w:rsid w:val="005570F6"/>
    <w:rsid w:val="00567F02"/>
    <w:rsid w:val="0057074D"/>
    <w:rsid w:val="005A14EB"/>
    <w:rsid w:val="005B1914"/>
    <w:rsid w:val="005B19EA"/>
    <w:rsid w:val="005B20FB"/>
    <w:rsid w:val="005B394D"/>
    <w:rsid w:val="005B5618"/>
    <w:rsid w:val="005B6BA6"/>
    <w:rsid w:val="005C2C71"/>
    <w:rsid w:val="005C3B53"/>
    <w:rsid w:val="005F79AC"/>
    <w:rsid w:val="00605EF0"/>
    <w:rsid w:val="006062A0"/>
    <w:rsid w:val="00610759"/>
    <w:rsid w:val="00612365"/>
    <w:rsid w:val="00620AB0"/>
    <w:rsid w:val="00633D75"/>
    <w:rsid w:val="00635307"/>
    <w:rsid w:val="0063623E"/>
    <w:rsid w:val="00636A52"/>
    <w:rsid w:val="0064382C"/>
    <w:rsid w:val="00643F60"/>
    <w:rsid w:val="006731E9"/>
    <w:rsid w:val="00685B67"/>
    <w:rsid w:val="006A6D23"/>
    <w:rsid w:val="006A7D92"/>
    <w:rsid w:val="006B6382"/>
    <w:rsid w:val="006C0B9D"/>
    <w:rsid w:val="006C3ECB"/>
    <w:rsid w:val="006D1D4D"/>
    <w:rsid w:val="006E04F3"/>
    <w:rsid w:val="006E1800"/>
    <w:rsid w:val="006E5B9B"/>
    <w:rsid w:val="006F4600"/>
    <w:rsid w:val="00700497"/>
    <w:rsid w:val="0070718C"/>
    <w:rsid w:val="00711A4F"/>
    <w:rsid w:val="00772128"/>
    <w:rsid w:val="00774F12"/>
    <w:rsid w:val="007900DD"/>
    <w:rsid w:val="007B5069"/>
    <w:rsid w:val="007C1E73"/>
    <w:rsid w:val="007D45C4"/>
    <w:rsid w:val="007E321C"/>
    <w:rsid w:val="007F2463"/>
    <w:rsid w:val="007F4B8E"/>
    <w:rsid w:val="00804E71"/>
    <w:rsid w:val="00806022"/>
    <w:rsid w:val="008169E7"/>
    <w:rsid w:val="00817BE7"/>
    <w:rsid w:val="00834853"/>
    <w:rsid w:val="00844651"/>
    <w:rsid w:val="008452D0"/>
    <w:rsid w:val="008500D7"/>
    <w:rsid w:val="00862883"/>
    <w:rsid w:val="00880428"/>
    <w:rsid w:val="00881264"/>
    <w:rsid w:val="008855B3"/>
    <w:rsid w:val="008928E3"/>
    <w:rsid w:val="008A4219"/>
    <w:rsid w:val="008A5D14"/>
    <w:rsid w:val="008D06BD"/>
    <w:rsid w:val="008D42C1"/>
    <w:rsid w:val="008D6825"/>
    <w:rsid w:val="008E3919"/>
    <w:rsid w:val="008E5CB0"/>
    <w:rsid w:val="008E7A9C"/>
    <w:rsid w:val="008F266E"/>
    <w:rsid w:val="008F4053"/>
    <w:rsid w:val="00900F65"/>
    <w:rsid w:val="00902465"/>
    <w:rsid w:val="009159AE"/>
    <w:rsid w:val="00956C42"/>
    <w:rsid w:val="00980DDB"/>
    <w:rsid w:val="00984B17"/>
    <w:rsid w:val="00985605"/>
    <w:rsid w:val="009A0B1B"/>
    <w:rsid w:val="009A62A9"/>
    <w:rsid w:val="009A6AC5"/>
    <w:rsid w:val="009B4AF8"/>
    <w:rsid w:val="009B53DA"/>
    <w:rsid w:val="009B6FE9"/>
    <w:rsid w:val="009F16D2"/>
    <w:rsid w:val="009F6370"/>
    <w:rsid w:val="00A01020"/>
    <w:rsid w:val="00A050E3"/>
    <w:rsid w:val="00A23909"/>
    <w:rsid w:val="00A249AA"/>
    <w:rsid w:val="00A25638"/>
    <w:rsid w:val="00A34F28"/>
    <w:rsid w:val="00A62E63"/>
    <w:rsid w:val="00A651BF"/>
    <w:rsid w:val="00A80DC9"/>
    <w:rsid w:val="00A864D0"/>
    <w:rsid w:val="00A9124F"/>
    <w:rsid w:val="00A913C4"/>
    <w:rsid w:val="00A94163"/>
    <w:rsid w:val="00AB6ABD"/>
    <w:rsid w:val="00AD1B50"/>
    <w:rsid w:val="00AE3BF6"/>
    <w:rsid w:val="00AE5A01"/>
    <w:rsid w:val="00B04A3D"/>
    <w:rsid w:val="00B15CCE"/>
    <w:rsid w:val="00B246E6"/>
    <w:rsid w:val="00B30CCA"/>
    <w:rsid w:val="00B36E13"/>
    <w:rsid w:val="00B37BEB"/>
    <w:rsid w:val="00B43EFA"/>
    <w:rsid w:val="00B57307"/>
    <w:rsid w:val="00B72FA3"/>
    <w:rsid w:val="00B85C78"/>
    <w:rsid w:val="00B9126E"/>
    <w:rsid w:val="00B9763C"/>
    <w:rsid w:val="00BA71A8"/>
    <w:rsid w:val="00BC4B17"/>
    <w:rsid w:val="00BC7C74"/>
    <w:rsid w:val="00BE3CCA"/>
    <w:rsid w:val="00BF62B8"/>
    <w:rsid w:val="00C02D67"/>
    <w:rsid w:val="00C13BE5"/>
    <w:rsid w:val="00C147A9"/>
    <w:rsid w:val="00C23025"/>
    <w:rsid w:val="00C270E4"/>
    <w:rsid w:val="00C70FC6"/>
    <w:rsid w:val="00C721C2"/>
    <w:rsid w:val="00C729DB"/>
    <w:rsid w:val="00C75D46"/>
    <w:rsid w:val="00C769E5"/>
    <w:rsid w:val="00C933EC"/>
    <w:rsid w:val="00CB3248"/>
    <w:rsid w:val="00CC1FBB"/>
    <w:rsid w:val="00CC78FA"/>
    <w:rsid w:val="00CD05BC"/>
    <w:rsid w:val="00CD2DFE"/>
    <w:rsid w:val="00CD601B"/>
    <w:rsid w:val="00CE0374"/>
    <w:rsid w:val="00CE1CEF"/>
    <w:rsid w:val="00CE3DFF"/>
    <w:rsid w:val="00CE42F5"/>
    <w:rsid w:val="00CE4EEA"/>
    <w:rsid w:val="00CE709E"/>
    <w:rsid w:val="00CF54F0"/>
    <w:rsid w:val="00D01BB0"/>
    <w:rsid w:val="00D152DE"/>
    <w:rsid w:val="00D21D03"/>
    <w:rsid w:val="00D26A0B"/>
    <w:rsid w:val="00D27F5F"/>
    <w:rsid w:val="00D313B8"/>
    <w:rsid w:val="00D32D17"/>
    <w:rsid w:val="00D6468C"/>
    <w:rsid w:val="00D804C6"/>
    <w:rsid w:val="00D82C24"/>
    <w:rsid w:val="00D85E9F"/>
    <w:rsid w:val="00DB07C0"/>
    <w:rsid w:val="00DB7EB2"/>
    <w:rsid w:val="00DD042E"/>
    <w:rsid w:val="00DE265B"/>
    <w:rsid w:val="00DE5519"/>
    <w:rsid w:val="00DF319D"/>
    <w:rsid w:val="00DF5C16"/>
    <w:rsid w:val="00E01E27"/>
    <w:rsid w:val="00E136A1"/>
    <w:rsid w:val="00E17203"/>
    <w:rsid w:val="00E23B0D"/>
    <w:rsid w:val="00E24512"/>
    <w:rsid w:val="00E26F82"/>
    <w:rsid w:val="00E27144"/>
    <w:rsid w:val="00E3373C"/>
    <w:rsid w:val="00E4514E"/>
    <w:rsid w:val="00E465B8"/>
    <w:rsid w:val="00E57E25"/>
    <w:rsid w:val="00E62AAD"/>
    <w:rsid w:val="00E7361B"/>
    <w:rsid w:val="00E90509"/>
    <w:rsid w:val="00EA45AB"/>
    <w:rsid w:val="00EC0F6F"/>
    <w:rsid w:val="00EC72AC"/>
    <w:rsid w:val="00EE4F83"/>
    <w:rsid w:val="00EE5B34"/>
    <w:rsid w:val="00EF2182"/>
    <w:rsid w:val="00EF63CC"/>
    <w:rsid w:val="00F03305"/>
    <w:rsid w:val="00F0683A"/>
    <w:rsid w:val="00F14007"/>
    <w:rsid w:val="00F16A28"/>
    <w:rsid w:val="00F2280D"/>
    <w:rsid w:val="00F2433A"/>
    <w:rsid w:val="00F25898"/>
    <w:rsid w:val="00F2604C"/>
    <w:rsid w:val="00F428EB"/>
    <w:rsid w:val="00F472D2"/>
    <w:rsid w:val="00F53D08"/>
    <w:rsid w:val="00F657CC"/>
    <w:rsid w:val="00F66A05"/>
    <w:rsid w:val="00F67767"/>
    <w:rsid w:val="00F776CF"/>
    <w:rsid w:val="00F82E4B"/>
    <w:rsid w:val="00F91B1A"/>
    <w:rsid w:val="00FC3807"/>
    <w:rsid w:val="00FC709C"/>
    <w:rsid w:val="00FC76AF"/>
    <w:rsid w:val="00FC7DB0"/>
    <w:rsid w:val="00FD1CE8"/>
    <w:rsid w:val="00FD6A5F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626DBB"/>
  <w15:chartTrackingRefBased/>
  <w15:docId w15:val="{0E0F6299-BF6C-4438-9D76-238C3435FF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styleId="a7">
    <w:name w:val="Unresolved Mention"/>
    <w:basedOn w:val="a0"/>
    <w:uiPriority w:val="99"/>
    <w:semiHidden/>
    <w:unhideWhenUsed/>
    <w:rsid w:val="00F1400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8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://www.dawliatraining.com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dawliatraining.com/" TargetMode="External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575;&#1587;&#1578;&#1605;&#1575;&#1585;&#1577;%20&#1575;&#1604;&#1578;&#1602;&#1610;&#1610;&#160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استمارة التقييم</Template>
  <TotalTime>6</TotalTime>
  <Pages>5</Pages>
  <Words>394</Words>
  <Characters>2251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5</cp:revision>
  <cp:lastPrinted>2026-03-30T21:45:00Z</cp:lastPrinted>
  <dcterms:created xsi:type="dcterms:W3CDTF">2026-07-25T11:46:00Z</dcterms:created>
  <dcterms:modified xsi:type="dcterms:W3CDTF">2026-08-16T07:59:00Z</dcterms:modified>
</cp:coreProperties>
</file>